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A1105">
        <w:rPr>
          <w:rFonts w:cs="Arial"/>
          <w:b/>
          <w:caps/>
          <w:sz w:val="28"/>
          <w:szCs w:val="28"/>
        </w:rPr>
        <w:t>1542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C47E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C47E1">
              <w:rPr>
                <w:rFonts w:cs="Arial"/>
                <w:sz w:val="20"/>
                <w:szCs w:val="20"/>
              </w:rPr>
              <w:t>Solicita notificação do proprietário para que proceda à capina e limpeza de área localizada na Avenida Alda Lencioni Toledo, nas proximidades do nº 907,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6C47E1">
        <w:rPr>
          <w:rFonts w:cs="Arial"/>
        </w:rPr>
        <w:t xml:space="preserve">à </w:t>
      </w:r>
      <w:r w:rsidR="006C47E1" w:rsidRPr="006C47E1">
        <w:rPr>
          <w:rFonts w:cs="Arial"/>
        </w:rPr>
        <w:t>notificação do proprietário para que proceda à capina e limpeza d</w:t>
      </w:r>
      <w:r w:rsidR="006C47E1">
        <w:rPr>
          <w:rFonts w:cs="Arial"/>
        </w:rPr>
        <w:t>a</w:t>
      </w:r>
      <w:r w:rsidR="006C47E1" w:rsidRPr="006C47E1">
        <w:rPr>
          <w:rFonts w:cs="Arial"/>
        </w:rPr>
        <w:t xml:space="preserve"> área localizada na Avenida Alda Lencioni Toledo, nas proximidades do nº 907, no Parque Meia Lua.</w:t>
      </w:r>
    </w:p>
    <w:p w:rsidR="006C47E1" w:rsidRPr="006C47E1" w:rsidRDefault="006C47E1" w:rsidP="006C47E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6C47E1">
        <w:rPr>
          <w:rFonts w:cs="Arial"/>
        </w:rPr>
        <w:t xml:space="preserve"> área se encontra com a vegetação elevada, ocasionando riscos para população do entorno com a proliferação de insetos e animais pe</w:t>
      </w:r>
      <w:r>
        <w:rPr>
          <w:rFonts w:cs="Arial"/>
        </w:rPr>
        <w:t>çonhentos, além de impedir o trânsito dos pedestres pel</w:t>
      </w:r>
      <w:r w:rsidRPr="006C47E1">
        <w:rPr>
          <w:rFonts w:cs="Arial"/>
        </w:rPr>
        <w:t>a calçada.</w:t>
      </w:r>
    </w:p>
    <w:p w:rsidR="006C47E1" w:rsidRPr="00DA5201" w:rsidRDefault="006C47E1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6C47E1" w:rsidRDefault="006C47E1" w:rsidP="006C47E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C47E1">
        <w:rPr>
          <w:rFonts w:cs="Arial"/>
        </w:rPr>
        <w:t>Assim sendo, mui respeitosamente</w:t>
      </w:r>
      <w:r>
        <w:rPr>
          <w:rFonts w:cs="Arial"/>
        </w:rPr>
        <w:t>,</w:t>
      </w:r>
      <w:r w:rsidRPr="006C47E1">
        <w:rPr>
          <w:rFonts w:cs="Arial"/>
        </w:rPr>
        <w:t xml:space="preserve"> recorremos à compreensão e aos préstimos do Excelentíssimo Senhor Izaías José Santana, Prefeito Municipal, e transmitimos nossas respeitosas saudações.</w:t>
      </w:r>
    </w:p>
    <w:p w:rsidR="006C47E1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C47E1">
        <w:rPr>
          <w:rFonts w:cs="Arial"/>
        </w:rPr>
        <w:t>26 de agosto de 2020.</w:t>
      </w:r>
    </w:p>
    <w:p w:rsidR="006C47E1" w:rsidRDefault="006C47E1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C47E1" w:rsidRDefault="006C47E1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C47E1" w:rsidRPr="005D429C" w:rsidRDefault="006C47E1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JUAREZ ARAÚJO</w:t>
      </w:r>
    </w:p>
    <w:p w:rsidR="006C47E1" w:rsidRDefault="006C47E1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</w:t>
      </w:r>
    </w:p>
    <w:p w:rsidR="006C47E1" w:rsidRDefault="006C47E1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C47E1" w:rsidRDefault="006C47E1" w:rsidP="006C47E1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444D19CA">
            <wp:extent cx="5402580" cy="377190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7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47E1" w:rsidRDefault="006C47E1" w:rsidP="006C47E1">
      <w:pPr>
        <w:pStyle w:val="Pr-Fotos"/>
      </w:pPr>
    </w:p>
    <w:p w:rsidR="006C47E1" w:rsidRPr="005D429C" w:rsidRDefault="006C47E1" w:rsidP="006C47E1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5EF0F747">
            <wp:extent cx="5402580" cy="379476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9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C47E1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CE6" w:rsidRDefault="00C14CE6">
      <w:r>
        <w:separator/>
      </w:r>
    </w:p>
  </w:endnote>
  <w:endnote w:type="continuationSeparator" w:id="0">
    <w:p w:rsidR="00C14CE6" w:rsidRDefault="00C1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CE6" w:rsidRDefault="00C14CE6">
      <w:r>
        <w:separator/>
      </w:r>
    </w:p>
  </w:footnote>
  <w:footnote w:type="continuationSeparator" w:id="0">
    <w:p w:rsidR="00C14CE6" w:rsidRDefault="00C14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C47E1">
      <w:rPr>
        <w:rFonts w:cs="Arial"/>
        <w:b/>
        <w:sz w:val="20"/>
        <w:szCs w:val="20"/>
        <w:u w:val="single"/>
      </w:rPr>
      <w:t>1542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C47E1" w:rsidRPr="006C47E1">
      <w:rPr>
        <w:rFonts w:cs="Arial"/>
        <w:b/>
        <w:sz w:val="20"/>
        <w:szCs w:val="20"/>
        <w:u w:val="single"/>
      </w:rPr>
      <w:t xml:space="preserve"> - Vereador Juarez Araújo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A595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A595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47E1" w:rsidRPr="00317C1A" w:rsidRDefault="006C47E1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A110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47E1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595B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4CE6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AE97-ADA4-4482-91DD-92E93F54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2020-08-25T12:18:00Z</cp:lastPrinted>
  <dcterms:created xsi:type="dcterms:W3CDTF">2020-08-25T12:18:00Z</dcterms:created>
  <dcterms:modified xsi:type="dcterms:W3CDTF">2020-08-25T12:18:00Z</dcterms:modified>
</cp:coreProperties>
</file>